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F4F" w:rsidRPr="00275857" w:rsidRDefault="00B81F4F" w:rsidP="007B51B0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81F4F" w:rsidRPr="00D520E3" w:rsidRDefault="00B81F4F" w:rsidP="008075ED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81F4F" w:rsidRPr="00275857" w:rsidRDefault="00B81F4F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81F4F" w:rsidRPr="0010695E" w:rsidRDefault="00B81F4F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B81F4F" w:rsidRPr="00254A4E" w:rsidRDefault="00B81F4F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06.11.2020    №397</w:t>
      </w:r>
    </w:p>
    <w:p w:rsidR="00B81F4F" w:rsidRPr="0010695E" w:rsidRDefault="00B81F4F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B81F4F" w:rsidRDefault="00B81F4F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B81F4F">
        <w:tc>
          <w:tcPr>
            <w:tcW w:w="4644" w:type="dxa"/>
          </w:tcPr>
          <w:p w:rsidR="00B81F4F" w:rsidRPr="00043033" w:rsidRDefault="00B81F4F" w:rsidP="000430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303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района </w:t>
            </w:r>
          </w:p>
          <w:p w:rsidR="00B81F4F" w:rsidRPr="00043033" w:rsidRDefault="00B81F4F" w:rsidP="00043033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30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30.12.2019  № 402</w:t>
            </w:r>
          </w:p>
          <w:p w:rsidR="00B81F4F" w:rsidRPr="00043033" w:rsidRDefault="00B81F4F" w:rsidP="000430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81F4F" w:rsidRPr="00043033" w:rsidRDefault="00B81F4F" w:rsidP="0004303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Pr="001037D0" w:rsidRDefault="00B81F4F" w:rsidP="00B2768E">
      <w:pPr>
        <w:keepNext/>
        <w:spacing w:before="240" w:after="60" w:line="276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037D0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постановлениями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1037D0">
        <w:rPr>
          <w:rFonts w:ascii="Times New Roman" w:hAnsi="Times New Roman" w:cs="Times New Roman"/>
          <w:sz w:val="24"/>
          <w:szCs w:val="24"/>
        </w:rPr>
        <w:t>района от 22.11.2013 №191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13.12.2019 № 6-47 «О бюджете  Унечского муниципального района Брянской области на 2020 год и на плановый период 2021 и 2022 годов»  (в редакции решений от 14.02.2020 № 6-61, от 27.03.2020 №6-66, от 29.05.2020 №6-73, от 21.08.2020 №6-76</w:t>
      </w:r>
      <w:r>
        <w:rPr>
          <w:rFonts w:ascii="Times New Roman" w:hAnsi="Times New Roman" w:cs="Times New Roman"/>
          <w:sz w:val="24"/>
          <w:szCs w:val="24"/>
        </w:rPr>
        <w:t>, от 23.10.2020 №6-87</w:t>
      </w:r>
      <w:r w:rsidRPr="001037D0">
        <w:rPr>
          <w:rFonts w:ascii="Times New Roman" w:hAnsi="Times New Roman" w:cs="Times New Roman"/>
          <w:sz w:val="24"/>
          <w:szCs w:val="24"/>
        </w:rPr>
        <w:t>)</w:t>
      </w:r>
    </w:p>
    <w:p w:rsidR="00B81F4F" w:rsidRDefault="00B81F4F" w:rsidP="000225D6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1F4F" w:rsidRDefault="00B81F4F" w:rsidP="000225D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B81F4F" w:rsidRPr="006C27A1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>1. Внести в постановление администрации Унечского района от 30.12.2019 №402 «Об утверждении муниципальной программы «Развитие культуры в Унечском районе» (в редакции  постановлений  от 26.02.2020 №56, от 01.04.2020 №104, от 11.06.2020 №158</w:t>
      </w:r>
      <w:r>
        <w:rPr>
          <w:rFonts w:ascii="Times New Roman" w:hAnsi="Times New Roman" w:cs="Times New Roman"/>
          <w:sz w:val="24"/>
          <w:szCs w:val="24"/>
        </w:rPr>
        <w:t>, от 03.09.2020 №228</w:t>
      </w:r>
      <w:r w:rsidRPr="006C27A1">
        <w:rPr>
          <w:rFonts w:ascii="Times New Roman" w:hAnsi="Times New Roman" w:cs="Times New Roman"/>
          <w:sz w:val="24"/>
          <w:szCs w:val="24"/>
        </w:rPr>
        <w:t>), следующие изменения:</w:t>
      </w:r>
    </w:p>
    <w:p w:rsidR="00B81F4F" w:rsidRPr="00B2768E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6227">
        <w:rPr>
          <w:rFonts w:ascii="Times New Roman" w:hAnsi="Times New Roman" w:cs="Times New Roman"/>
          <w:sz w:val="24"/>
          <w:szCs w:val="24"/>
        </w:rPr>
        <w:t xml:space="preserve"> 1.1.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p w:rsidR="00B81F4F" w:rsidRPr="002A6227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B81F4F" w:rsidRPr="00AD04F6">
        <w:trPr>
          <w:jc w:val="center"/>
        </w:trPr>
        <w:tc>
          <w:tcPr>
            <w:tcW w:w="4677" w:type="dxa"/>
          </w:tcPr>
          <w:p w:rsidR="00B81F4F" w:rsidRPr="00AD04F6" w:rsidRDefault="00B81F4F" w:rsidP="00000C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B81F4F" w:rsidRPr="003C1163" w:rsidRDefault="00B81F4F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программы 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–188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>886,52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81F4F" w:rsidRPr="003C1163" w:rsidRDefault="00B81F4F" w:rsidP="00000C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B81F4F" w:rsidRPr="003C1163" w:rsidRDefault="00B81F4F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 xml:space="preserve">2020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69392070,22</w:t>
            </w:r>
            <w:r w:rsidRPr="006C27A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B81F4F" w:rsidRPr="003C1163" w:rsidRDefault="00B81F4F" w:rsidP="00000CF3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58784104,78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B81F4F" w:rsidRPr="00AD04F6" w:rsidRDefault="00B81F4F" w:rsidP="00563DBF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60048711,52 рублей</w:t>
            </w:r>
            <w:r w:rsidRPr="003C11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B81F4F" w:rsidRDefault="00B81F4F" w:rsidP="000640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Pr="002F4E27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2F4E27">
        <w:rPr>
          <w:rFonts w:ascii="Times New Roman" w:hAnsi="Times New Roman" w:cs="Times New Roman"/>
          <w:sz w:val="24"/>
          <w:szCs w:val="24"/>
        </w:rPr>
        <w:t>Раздел 4. «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  <w:r w:rsidRPr="002F4E27">
        <w:rPr>
          <w:rFonts w:ascii="Times New Roman" w:hAnsi="Times New Roman" w:cs="Times New Roman"/>
          <w:sz w:val="24"/>
          <w:szCs w:val="24"/>
        </w:rPr>
        <w:t>» изложить в следующей редакции:</w:t>
      </w: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 xml:space="preserve">«4. </w:t>
      </w:r>
      <w:r>
        <w:rPr>
          <w:rFonts w:ascii="Times New Roman" w:hAnsi="Times New Roman" w:cs="Times New Roman"/>
          <w:sz w:val="24"/>
          <w:szCs w:val="24"/>
        </w:rPr>
        <w:t>РЕСУРСНОЕ ОБЕСПЕЧЕНИЕ МУНИЦИПАЛЬНОЙ ПРОГРАММЫ</w:t>
      </w:r>
    </w:p>
    <w:p w:rsidR="00B81F4F" w:rsidRPr="006C27A1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012">
        <w:rPr>
          <w:rFonts w:ascii="Times New Roman" w:hAnsi="Times New Roman" w:cs="Times New Roman"/>
          <w:sz w:val="24"/>
          <w:szCs w:val="24"/>
        </w:rPr>
        <w:t>Ресурсное обеспечение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будет осуществляться за счет средств областного и местного бюджетов. </w:t>
      </w:r>
      <w:r w:rsidRPr="00332012">
        <w:rPr>
          <w:rFonts w:ascii="Times New Roman" w:hAnsi="Times New Roman" w:cs="Times New Roman"/>
          <w:sz w:val="24"/>
          <w:szCs w:val="24"/>
        </w:rPr>
        <w:t>Общий объем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муниципальной программы составляет </w:t>
      </w:r>
      <w:r w:rsidRPr="006C27A1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>224</w:t>
      </w:r>
      <w:r w:rsidRPr="006C27A1">
        <w:rPr>
          <w:rFonts w:ascii="Times New Roman" w:hAnsi="Times New Roman" w:cs="Times New Roman"/>
          <w:sz w:val="24"/>
          <w:szCs w:val="24"/>
        </w:rPr>
        <w:t>886,52рублей, в том числе:</w:t>
      </w:r>
    </w:p>
    <w:p w:rsidR="00B81F4F" w:rsidRPr="00410081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7A1">
        <w:rPr>
          <w:rFonts w:ascii="Times New Roman" w:hAnsi="Times New Roman" w:cs="Times New Roman"/>
          <w:sz w:val="24"/>
          <w:szCs w:val="24"/>
        </w:rPr>
        <w:t xml:space="preserve">2020 год –  </w:t>
      </w:r>
      <w:r>
        <w:rPr>
          <w:rFonts w:ascii="Times New Roman" w:hAnsi="Times New Roman" w:cs="Times New Roman"/>
          <w:sz w:val="24"/>
          <w:szCs w:val="24"/>
        </w:rPr>
        <w:t>69392070</w:t>
      </w:r>
      <w:r w:rsidRPr="006C27A1">
        <w:rPr>
          <w:rFonts w:ascii="Times New Roman" w:hAnsi="Times New Roman" w:cs="Times New Roman"/>
          <w:sz w:val="24"/>
          <w:szCs w:val="24"/>
        </w:rPr>
        <w:t>,22 рублей</w:t>
      </w:r>
      <w:r w:rsidRPr="00410081">
        <w:rPr>
          <w:rFonts w:ascii="Times New Roman" w:hAnsi="Times New Roman" w:cs="Times New Roman"/>
          <w:sz w:val="24"/>
          <w:szCs w:val="24"/>
        </w:rPr>
        <w:t>;</w:t>
      </w:r>
    </w:p>
    <w:p w:rsidR="00B81F4F" w:rsidRPr="00410081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58784104,78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08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0081">
        <w:rPr>
          <w:rFonts w:ascii="Times New Roman" w:hAnsi="Times New Roman" w:cs="Times New Roman"/>
          <w:sz w:val="24"/>
          <w:szCs w:val="24"/>
        </w:rPr>
        <w:t xml:space="preserve"> год –  </w:t>
      </w:r>
      <w:r>
        <w:rPr>
          <w:rFonts w:ascii="Times New Roman" w:hAnsi="Times New Roman" w:cs="Times New Roman"/>
          <w:sz w:val="24"/>
          <w:szCs w:val="24"/>
        </w:rPr>
        <w:t>60048711,52</w:t>
      </w:r>
      <w:r w:rsidRPr="00410081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.».</w:t>
      </w: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Default="00B81F4F" w:rsidP="00212D3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 приложении № 1 к муниципальной программе «План реализации муниципальной программы «Развитие культуры в Унечском районе» пункт 3., подпункт 3.2., позицию </w:t>
      </w:r>
      <w:r w:rsidRPr="00AD63CB">
        <w:rPr>
          <w:rFonts w:ascii="Times New Roman" w:hAnsi="Times New Roman" w:cs="Times New Roman"/>
          <w:sz w:val="24"/>
          <w:szCs w:val="24"/>
        </w:rPr>
        <w:t xml:space="preserve">«Итого по муниципальной программе «Развитие культуры в Унечском районе»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B81F4F" w:rsidRDefault="00B81F4F" w:rsidP="00212D3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6"/>
        <w:gridCol w:w="2014"/>
        <w:gridCol w:w="1478"/>
        <w:gridCol w:w="1880"/>
        <w:gridCol w:w="1122"/>
        <w:gridCol w:w="1122"/>
        <w:gridCol w:w="1122"/>
        <w:gridCol w:w="910"/>
      </w:tblGrid>
      <w:tr w:rsidR="00B81F4F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987" w:type="pct"/>
            <w:vMerge w:val="restart"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8F473A">
              <w:rPr>
                <w:sz w:val="16"/>
                <w:szCs w:val="16"/>
                <w:lang w:eastAsia="en-US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724" w:type="pct"/>
            <w:vMerge w:val="restart"/>
          </w:tcPr>
          <w:p w:rsidR="00B81F4F" w:rsidRPr="00C5228D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B81F4F" w:rsidRPr="00C5228D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 xml:space="preserve">Унечского района </w:t>
            </w:r>
          </w:p>
          <w:p w:rsidR="00B81F4F" w:rsidRPr="00C5228D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C5228D">
              <w:rPr>
                <w:sz w:val="16"/>
                <w:szCs w:val="16"/>
              </w:rPr>
              <w:t>Брянской области</w:t>
            </w:r>
          </w:p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9B4F9C" w:rsidRDefault="00B81F4F" w:rsidP="00B60168">
            <w:pPr>
              <w:pStyle w:val="ConsPlusCell"/>
              <w:spacing w:line="360" w:lineRule="auto"/>
              <w:rPr>
                <w:color w:val="000000"/>
                <w:sz w:val="16"/>
                <w:szCs w:val="16"/>
              </w:rPr>
            </w:pPr>
            <w:r w:rsidRPr="009B4F9C">
              <w:rPr>
                <w:color w:val="000000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5052965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1503600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2123447</w:t>
            </w:r>
          </w:p>
        </w:tc>
        <w:tc>
          <w:tcPr>
            <w:tcW w:w="446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3,4,5,6</w:t>
            </w: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60271005,22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53132004,78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53689464,52</w:t>
            </w: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C5228D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65323970,22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54635604,78</w:t>
            </w:r>
          </w:p>
        </w:tc>
        <w:tc>
          <w:tcPr>
            <w:tcW w:w="550" w:type="pct"/>
          </w:tcPr>
          <w:p w:rsidR="00B81F4F" w:rsidRPr="007621F2" w:rsidRDefault="00B81F4F" w:rsidP="00B60168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7621F2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7621F2">
              <w:rPr>
                <w:color w:val="000000"/>
                <w:sz w:val="16"/>
                <w:szCs w:val="16"/>
              </w:rPr>
              <w:t>55812911,52</w:t>
            </w: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3.2.</w:t>
            </w:r>
          </w:p>
          <w:p w:rsidR="00B81F4F" w:rsidRDefault="00B81F4F" w:rsidP="00B60168">
            <w:pPr>
              <w:pStyle w:val="ConsPlusCell"/>
              <w:spacing w:line="360" w:lineRule="auto"/>
              <w:rPr>
                <w:sz w:val="18"/>
                <w:szCs w:val="18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rPr>
                <w:sz w:val="18"/>
                <w:szCs w:val="18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  <w:r w:rsidRPr="001F0E84">
              <w:rPr>
                <w:color w:val="000000"/>
                <w:sz w:val="16"/>
                <w:szCs w:val="16"/>
              </w:rPr>
              <w:t>Музеи и постоянные выставки</w:t>
            </w:r>
          </w:p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 w:val="restart"/>
          </w:tcPr>
          <w:p w:rsidR="00B81F4F" w:rsidRPr="001F0E84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B81F4F" w:rsidRPr="001F0E84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 xml:space="preserve">Унечского района </w:t>
            </w:r>
          </w:p>
          <w:p w:rsidR="00B81F4F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Брянской области</w:t>
            </w:r>
          </w:p>
          <w:p w:rsidR="00B81F4F" w:rsidRPr="001F0E84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B81F4F" w:rsidRPr="001F0E84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8F473A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 w:val="restart"/>
          </w:tcPr>
          <w:p w:rsidR="00B81F4F" w:rsidRDefault="00B81F4F" w:rsidP="00B60168"/>
          <w:p w:rsidR="00B81F4F" w:rsidRDefault="00B81F4F" w:rsidP="00B60168"/>
          <w:p w:rsidR="00B81F4F" w:rsidRDefault="00B81F4F" w:rsidP="00B60168"/>
          <w:p w:rsidR="00B81F4F" w:rsidRDefault="00B81F4F" w:rsidP="00B60168"/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8F473A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F0E84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2436220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B81F4F" w:rsidRDefault="00B81F4F" w:rsidP="00B60168"/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8F473A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B81F4F" w:rsidRDefault="00B81F4F" w:rsidP="00B60168"/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8F473A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2436220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2136260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2155480</w:t>
            </w:r>
          </w:p>
        </w:tc>
        <w:tc>
          <w:tcPr>
            <w:tcW w:w="446" w:type="pct"/>
            <w:vMerge/>
          </w:tcPr>
          <w:p w:rsidR="00B81F4F" w:rsidRDefault="00B81F4F" w:rsidP="00B60168"/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Итого по муниципальной программе "Развитие культуры в Унечском районе" </w:t>
            </w:r>
          </w:p>
        </w:tc>
        <w:tc>
          <w:tcPr>
            <w:tcW w:w="724" w:type="pct"/>
            <w:vMerge w:val="restart"/>
          </w:tcPr>
          <w:p w:rsidR="00B81F4F" w:rsidRPr="00AD63CB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Отдел культуры администрации </w:t>
            </w:r>
          </w:p>
          <w:p w:rsidR="00B81F4F" w:rsidRPr="00AD63CB" w:rsidRDefault="00B81F4F" w:rsidP="00B60168">
            <w:pPr>
              <w:pStyle w:val="ConsPlusCell"/>
              <w:rPr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 xml:space="preserve">Унечского района </w:t>
            </w:r>
          </w:p>
          <w:p w:rsidR="00B81F4F" w:rsidRPr="00281AFB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  <w:r w:rsidRPr="00AD63CB">
              <w:rPr>
                <w:sz w:val="16"/>
                <w:szCs w:val="16"/>
              </w:rPr>
              <w:t>Брянской области</w:t>
            </w:r>
          </w:p>
        </w:tc>
        <w:tc>
          <w:tcPr>
            <w:tcW w:w="921" w:type="pct"/>
          </w:tcPr>
          <w:p w:rsidR="00B81F4F" w:rsidRPr="00281AF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550" w:type="pct"/>
          </w:tcPr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color w:val="000000"/>
                <w:sz w:val="16"/>
                <w:szCs w:val="16"/>
              </w:rPr>
            </w:pPr>
            <w:r w:rsidRPr="00D00CF3">
              <w:rPr>
                <w:color w:val="000000"/>
                <w:sz w:val="16"/>
                <w:szCs w:val="16"/>
              </w:rPr>
              <w:t>5178695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1629600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2249447</w:t>
            </w:r>
          </w:p>
        </w:tc>
        <w:tc>
          <w:tcPr>
            <w:tcW w:w="446" w:type="pct"/>
            <w:vMerge w:val="restar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550" w:type="pct"/>
          </w:tcPr>
          <w:p w:rsidR="00B81F4F" w:rsidRPr="00D00CF3" w:rsidRDefault="00B81F4F" w:rsidP="00B60168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D00CF3" w:rsidRDefault="00B81F4F" w:rsidP="00B60168">
            <w:pPr>
              <w:pStyle w:val="ConsPlusCell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64213375,00</w:t>
            </w:r>
          </w:p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Pr="0055568B" w:rsidRDefault="00B81F4F" w:rsidP="00B60168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55568B" w:rsidRDefault="00B81F4F" w:rsidP="00B60168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57154504,78</w:t>
            </w: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Pr="0055568B" w:rsidRDefault="00B81F4F" w:rsidP="00B60168">
            <w:pPr>
              <w:pStyle w:val="ConsPlusCell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55568B" w:rsidRDefault="00B81F4F" w:rsidP="00B60168">
            <w:pPr>
              <w:pStyle w:val="ConsPlusCel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57799264,52</w:t>
            </w: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550" w:type="pct"/>
          </w:tcPr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B81F4F">
        <w:trPr>
          <w:cantSplit/>
          <w:trHeight w:val="552"/>
          <w:jc w:val="center"/>
        </w:trPr>
        <w:tc>
          <w:tcPr>
            <w:tcW w:w="272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87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724" w:type="pct"/>
            <w:vMerge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921" w:type="pct"/>
          </w:tcPr>
          <w:p w:rsidR="00B81F4F" w:rsidRPr="00AD63CB" w:rsidRDefault="00B81F4F" w:rsidP="00B60168">
            <w:pPr>
              <w:pStyle w:val="ConsPlusCell"/>
              <w:spacing w:line="360" w:lineRule="auto"/>
              <w:rPr>
                <w:rFonts w:cs="Arial"/>
                <w:sz w:val="16"/>
                <w:szCs w:val="16"/>
              </w:rPr>
            </w:pPr>
            <w:r w:rsidRPr="00106062">
              <w:rPr>
                <w:sz w:val="16"/>
                <w:szCs w:val="16"/>
              </w:rPr>
              <w:t>итого</w:t>
            </w:r>
          </w:p>
        </w:tc>
        <w:tc>
          <w:tcPr>
            <w:tcW w:w="550" w:type="pct"/>
          </w:tcPr>
          <w:p w:rsidR="00B81F4F" w:rsidRPr="00D00CF3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  <w:p w:rsidR="00B81F4F" w:rsidRPr="00D00CF3" w:rsidRDefault="00B81F4F" w:rsidP="00F07487">
            <w:pPr>
              <w:pStyle w:val="ConsPlusCell"/>
              <w:spacing w:line="36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69392070,22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58784104</w:t>
            </w:r>
            <w:bookmarkStart w:id="0" w:name="_GoBack"/>
            <w:bookmarkEnd w:id="0"/>
            <w:r w:rsidRPr="0055568B">
              <w:rPr>
                <w:sz w:val="16"/>
                <w:szCs w:val="16"/>
              </w:rPr>
              <w:t>,78</w:t>
            </w:r>
          </w:p>
        </w:tc>
        <w:tc>
          <w:tcPr>
            <w:tcW w:w="550" w:type="pct"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B81F4F" w:rsidRPr="00D42E9D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55568B">
              <w:rPr>
                <w:sz w:val="16"/>
                <w:szCs w:val="16"/>
              </w:rPr>
              <w:t>60048711,52</w:t>
            </w:r>
          </w:p>
        </w:tc>
        <w:tc>
          <w:tcPr>
            <w:tcW w:w="446" w:type="pct"/>
            <w:vMerge/>
          </w:tcPr>
          <w:p w:rsidR="00B81F4F" w:rsidRDefault="00B81F4F" w:rsidP="00B60168">
            <w:pPr>
              <w:pStyle w:val="ConsPlusCell"/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B81F4F" w:rsidRDefault="00B81F4F" w:rsidP="00212D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Pr="00153BC6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ABB">
        <w:rPr>
          <w:rFonts w:ascii="Times New Roman" w:hAnsi="Times New Roman" w:cs="Times New Roman"/>
          <w:sz w:val="24"/>
          <w:szCs w:val="24"/>
        </w:rPr>
        <w:t>3.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подписания.</w:t>
      </w: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Default="00B81F4F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>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B81F4F" w:rsidRDefault="00B81F4F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Default="00B81F4F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</w:t>
      </w:r>
      <w:r w:rsidRPr="000A1C4F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 w:rsidRPr="000A1C4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А.М. Кусков</w:t>
      </w:r>
    </w:p>
    <w:p w:rsidR="00B81F4F" w:rsidRDefault="00B81F4F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F4F" w:rsidRDefault="00B81F4F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1F4F" w:rsidSect="00AC0E72">
      <w:pgSz w:w="11906" w:h="16838" w:code="9"/>
      <w:pgMar w:top="1134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F4F" w:rsidRDefault="00B81F4F" w:rsidP="00313FFF">
      <w:pPr>
        <w:spacing w:line="240" w:lineRule="auto"/>
      </w:pPr>
      <w:r>
        <w:separator/>
      </w:r>
    </w:p>
  </w:endnote>
  <w:endnote w:type="continuationSeparator" w:id="1">
    <w:p w:rsidR="00B81F4F" w:rsidRDefault="00B81F4F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F4F" w:rsidRDefault="00B81F4F" w:rsidP="00313FFF">
      <w:pPr>
        <w:spacing w:line="240" w:lineRule="auto"/>
      </w:pPr>
      <w:r>
        <w:separator/>
      </w:r>
    </w:p>
  </w:footnote>
  <w:footnote w:type="continuationSeparator" w:id="1">
    <w:p w:rsidR="00B81F4F" w:rsidRDefault="00B81F4F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1D19"/>
    <w:rsid w:val="000225D6"/>
    <w:rsid w:val="00043033"/>
    <w:rsid w:val="00045460"/>
    <w:rsid w:val="00054C02"/>
    <w:rsid w:val="00064051"/>
    <w:rsid w:val="00073F21"/>
    <w:rsid w:val="00097DD7"/>
    <w:rsid w:val="000A1C4F"/>
    <w:rsid w:val="000A48C3"/>
    <w:rsid w:val="000C4C57"/>
    <w:rsid w:val="000D325E"/>
    <w:rsid w:val="000D4B59"/>
    <w:rsid w:val="000E568F"/>
    <w:rsid w:val="000E7E33"/>
    <w:rsid w:val="001037D0"/>
    <w:rsid w:val="00106062"/>
    <w:rsid w:val="0010695E"/>
    <w:rsid w:val="00106D56"/>
    <w:rsid w:val="00112A4C"/>
    <w:rsid w:val="00116667"/>
    <w:rsid w:val="00120FF0"/>
    <w:rsid w:val="0013645A"/>
    <w:rsid w:val="0013754E"/>
    <w:rsid w:val="00140D3A"/>
    <w:rsid w:val="001426D2"/>
    <w:rsid w:val="00153BC6"/>
    <w:rsid w:val="0016271D"/>
    <w:rsid w:val="00180BC9"/>
    <w:rsid w:val="001824CD"/>
    <w:rsid w:val="00187C45"/>
    <w:rsid w:val="001C6C80"/>
    <w:rsid w:val="001F0E84"/>
    <w:rsid w:val="001F2A4A"/>
    <w:rsid w:val="0020523E"/>
    <w:rsid w:val="00205492"/>
    <w:rsid w:val="00212D30"/>
    <w:rsid w:val="0022408B"/>
    <w:rsid w:val="00240596"/>
    <w:rsid w:val="00253BE3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2DE0"/>
    <w:rsid w:val="002B3E8D"/>
    <w:rsid w:val="002C3674"/>
    <w:rsid w:val="002C770C"/>
    <w:rsid w:val="002F3F97"/>
    <w:rsid w:val="002F4E27"/>
    <w:rsid w:val="00313FFF"/>
    <w:rsid w:val="003265BF"/>
    <w:rsid w:val="00332012"/>
    <w:rsid w:val="00332DD8"/>
    <w:rsid w:val="00336EF9"/>
    <w:rsid w:val="00342ACE"/>
    <w:rsid w:val="00354A07"/>
    <w:rsid w:val="00365ABC"/>
    <w:rsid w:val="00385F80"/>
    <w:rsid w:val="00394C8D"/>
    <w:rsid w:val="003C1163"/>
    <w:rsid w:val="003C29A8"/>
    <w:rsid w:val="003D79FB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5ACF"/>
    <w:rsid w:val="00596A12"/>
    <w:rsid w:val="005A0896"/>
    <w:rsid w:val="005A0D85"/>
    <w:rsid w:val="005B1188"/>
    <w:rsid w:val="005B36F5"/>
    <w:rsid w:val="005B5445"/>
    <w:rsid w:val="005B64B3"/>
    <w:rsid w:val="005D2AE5"/>
    <w:rsid w:val="005D4279"/>
    <w:rsid w:val="005D7B1E"/>
    <w:rsid w:val="00600078"/>
    <w:rsid w:val="00604A85"/>
    <w:rsid w:val="0060643C"/>
    <w:rsid w:val="00614EBB"/>
    <w:rsid w:val="00641F9F"/>
    <w:rsid w:val="006765C0"/>
    <w:rsid w:val="0068400E"/>
    <w:rsid w:val="0068733B"/>
    <w:rsid w:val="006921AA"/>
    <w:rsid w:val="006C27A1"/>
    <w:rsid w:val="00710677"/>
    <w:rsid w:val="00727F0A"/>
    <w:rsid w:val="007621F2"/>
    <w:rsid w:val="00794E45"/>
    <w:rsid w:val="007B51B0"/>
    <w:rsid w:val="007C05DF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52055"/>
    <w:rsid w:val="008951DD"/>
    <w:rsid w:val="008A7B70"/>
    <w:rsid w:val="008D0ABB"/>
    <w:rsid w:val="008D1255"/>
    <w:rsid w:val="008E7EF8"/>
    <w:rsid w:val="008F473A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7005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54603"/>
    <w:rsid w:val="00B60168"/>
    <w:rsid w:val="00B80F5E"/>
    <w:rsid w:val="00B81F4F"/>
    <w:rsid w:val="00B92A4D"/>
    <w:rsid w:val="00B92DC6"/>
    <w:rsid w:val="00BC151B"/>
    <w:rsid w:val="00BD16DE"/>
    <w:rsid w:val="00BD7005"/>
    <w:rsid w:val="00BE6A97"/>
    <w:rsid w:val="00BF0EDA"/>
    <w:rsid w:val="00BF5683"/>
    <w:rsid w:val="00C10F77"/>
    <w:rsid w:val="00C139E0"/>
    <w:rsid w:val="00C217E9"/>
    <w:rsid w:val="00C50551"/>
    <w:rsid w:val="00C5228D"/>
    <w:rsid w:val="00C67619"/>
    <w:rsid w:val="00C7673B"/>
    <w:rsid w:val="00C813B4"/>
    <w:rsid w:val="00C87665"/>
    <w:rsid w:val="00C907C8"/>
    <w:rsid w:val="00CA673C"/>
    <w:rsid w:val="00CB4E7F"/>
    <w:rsid w:val="00CE74A0"/>
    <w:rsid w:val="00CF648A"/>
    <w:rsid w:val="00D00CF3"/>
    <w:rsid w:val="00D24FB6"/>
    <w:rsid w:val="00D3621C"/>
    <w:rsid w:val="00D37C31"/>
    <w:rsid w:val="00D42E9D"/>
    <w:rsid w:val="00D519CC"/>
    <w:rsid w:val="00D520E3"/>
    <w:rsid w:val="00D73D71"/>
    <w:rsid w:val="00D94DCA"/>
    <w:rsid w:val="00DA2382"/>
    <w:rsid w:val="00DB58AC"/>
    <w:rsid w:val="00DD0116"/>
    <w:rsid w:val="00DF04D3"/>
    <w:rsid w:val="00DF44CE"/>
    <w:rsid w:val="00DF60DA"/>
    <w:rsid w:val="00E30D66"/>
    <w:rsid w:val="00E37D38"/>
    <w:rsid w:val="00E54D7E"/>
    <w:rsid w:val="00E670AB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0604A"/>
    <w:rsid w:val="00F07487"/>
    <w:rsid w:val="00F20F15"/>
    <w:rsid w:val="00F2197E"/>
    <w:rsid w:val="00F24EC0"/>
    <w:rsid w:val="00F261EE"/>
    <w:rsid w:val="00F5233A"/>
    <w:rsid w:val="00F618E5"/>
    <w:rsid w:val="00F75583"/>
    <w:rsid w:val="00F75813"/>
    <w:rsid w:val="00F8276F"/>
    <w:rsid w:val="00F85900"/>
    <w:rsid w:val="00FA74EB"/>
    <w:rsid w:val="00FB7CBE"/>
    <w:rsid w:val="00FF6517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0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1330</TotalTime>
  <Pages>3</Pages>
  <Words>593</Words>
  <Characters>3383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81</cp:revision>
  <cp:lastPrinted>2020-09-18T11:48:00Z</cp:lastPrinted>
  <dcterms:created xsi:type="dcterms:W3CDTF">2018-11-16T12:13:00Z</dcterms:created>
  <dcterms:modified xsi:type="dcterms:W3CDTF">2020-11-16T08:18:00Z</dcterms:modified>
</cp:coreProperties>
</file>